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1BA" w:rsidRDefault="000F31BA" w:rsidP="00214F53">
      <w:pPr>
        <w:pStyle w:val="Title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4.15pt;margin-top:-6.4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0F31BA" w:rsidRDefault="000F31BA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0F31BA" w:rsidRDefault="000F31BA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0F31BA" w:rsidRDefault="000F31BA" w:rsidP="004B2703">
      <w:pPr>
        <w:pStyle w:val="Title"/>
        <w:tabs>
          <w:tab w:val="left" w:pos="7755"/>
          <w:tab w:val="right" w:pos="9354"/>
        </w:tabs>
        <w:jc w:val="left"/>
      </w:pPr>
    </w:p>
    <w:p w:rsidR="000F31BA" w:rsidRDefault="000F31BA" w:rsidP="00666A1F">
      <w:pPr>
        <w:pStyle w:val="Title"/>
      </w:pPr>
    </w:p>
    <w:p w:rsidR="000F31BA" w:rsidRDefault="000F31BA" w:rsidP="00666A1F">
      <w:pPr>
        <w:pStyle w:val="Title"/>
      </w:pPr>
    </w:p>
    <w:p w:rsidR="000F31BA" w:rsidRDefault="000F31BA" w:rsidP="00666A1F">
      <w:pPr>
        <w:pStyle w:val="Title"/>
      </w:pPr>
    </w:p>
    <w:p w:rsidR="000F31BA" w:rsidRDefault="000F31BA" w:rsidP="00666A1F">
      <w:pPr>
        <w:pStyle w:val="Title"/>
      </w:pPr>
    </w:p>
    <w:p w:rsidR="000F31BA" w:rsidRDefault="000F31BA" w:rsidP="00666A1F">
      <w:pPr>
        <w:pStyle w:val="Title"/>
      </w:pPr>
    </w:p>
    <w:p w:rsidR="000F31BA" w:rsidRDefault="000F31BA" w:rsidP="004068C7">
      <w:pPr>
        <w:pStyle w:val="Title"/>
        <w:jc w:val="right"/>
      </w:pPr>
    </w:p>
    <w:p w:rsidR="000F31BA" w:rsidRDefault="000F31BA" w:rsidP="00666A1F">
      <w:pPr>
        <w:pStyle w:val="Title"/>
      </w:pPr>
      <w:r>
        <w:t>Российская Федерация</w:t>
      </w:r>
    </w:p>
    <w:p w:rsidR="000F31BA" w:rsidRDefault="000F31BA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0F31BA" w:rsidRDefault="000F31BA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0F31BA" w:rsidRDefault="000F31BA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0F31BA" w:rsidRDefault="000F31BA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0F31BA" w:rsidRPr="00794DA3" w:rsidRDefault="000F31BA" w:rsidP="00666A1F">
      <w:pPr>
        <w:pStyle w:val="Heading2"/>
        <w:jc w:val="center"/>
        <w:rPr>
          <w:b w:val="0"/>
          <w:bCs w:val="0"/>
          <w:i w:val="0"/>
          <w:sz w:val="48"/>
          <w:szCs w:val="48"/>
        </w:rPr>
      </w:pPr>
      <w:r w:rsidRPr="00794DA3">
        <w:rPr>
          <w:i w:val="0"/>
          <w:sz w:val="48"/>
          <w:szCs w:val="48"/>
        </w:rPr>
        <w:t>Д У М А</w:t>
      </w:r>
    </w:p>
    <w:p w:rsidR="000F31BA" w:rsidRPr="005116F8" w:rsidRDefault="000F31BA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        __ ___</w:t>
      </w:r>
    </w:p>
    <w:p w:rsidR="000F31BA" w:rsidRDefault="000F31BA" w:rsidP="00666A1F">
      <w:pPr>
        <w:pStyle w:val="Heading1"/>
        <w:rPr>
          <w:b w:val="0"/>
          <w:bCs w:val="0"/>
          <w:sz w:val="48"/>
          <w:szCs w:val="48"/>
        </w:rPr>
      </w:pPr>
      <w:r>
        <w:rPr>
          <w:sz w:val="48"/>
          <w:szCs w:val="48"/>
        </w:rPr>
        <w:t>Решение</w:t>
      </w:r>
    </w:p>
    <w:p w:rsidR="000F31BA" w:rsidRPr="008B4FA6" w:rsidRDefault="000F31BA" w:rsidP="00150E77">
      <w:pPr>
        <w:rPr>
          <w:sz w:val="26"/>
          <w:szCs w:val="26"/>
        </w:rPr>
      </w:pPr>
    </w:p>
    <w:p w:rsidR="000F31BA" w:rsidRPr="008B4FA6" w:rsidRDefault="000F31BA" w:rsidP="006257FF">
      <w:pPr>
        <w:jc w:val="both"/>
        <w:rPr>
          <w:sz w:val="26"/>
          <w:szCs w:val="26"/>
        </w:rPr>
      </w:pPr>
      <w:r w:rsidRPr="008B4FA6">
        <w:rPr>
          <w:sz w:val="26"/>
          <w:szCs w:val="26"/>
        </w:rPr>
        <w:t>от «</w:t>
      </w:r>
      <w:r>
        <w:rPr>
          <w:sz w:val="26"/>
          <w:szCs w:val="26"/>
        </w:rPr>
        <w:t>13</w:t>
      </w:r>
      <w:r w:rsidRPr="008B4FA6">
        <w:rPr>
          <w:sz w:val="26"/>
          <w:szCs w:val="26"/>
        </w:rPr>
        <w:t>» июля 2020 г.</w:t>
      </w:r>
      <w:r w:rsidRPr="008B4FA6">
        <w:rPr>
          <w:sz w:val="26"/>
          <w:szCs w:val="26"/>
        </w:rPr>
        <w:tab/>
      </w:r>
      <w:r w:rsidRPr="008B4FA6">
        <w:rPr>
          <w:sz w:val="26"/>
          <w:szCs w:val="26"/>
        </w:rPr>
        <w:tab/>
      </w:r>
      <w:r w:rsidRPr="008B4FA6">
        <w:rPr>
          <w:sz w:val="26"/>
          <w:szCs w:val="26"/>
        </w:rPr>
        <w:tab/>
      </w:r>
      <w:r w:rsidRPr="008B4FA6">
        <w:rPr>
          <w:sz w:val="26"/>
          <w:szCs w:val="26"/>
        </w:rPr>
        <w:tab/>
      </w:r>
      <w:r w:rsidRPr="008B4FA6">
        <w:rPr>
          <w:sz w:val="26"/>
          <w:szCs w:val="26"/>
        </w:rPr>
        <w:tab/>
      </w:r>
      <w:r w:rsidRPr="008B4FA6">
        <w:rPr>
          <w:sz w:val="26"/>
          <w:szCs w:val="26"/>
        </w:rPr>
        <w:tab/>
      </w:r>
      <w:r w:rsidRPr="008B4FA6">
        <w:rPr>
          <w:sz w:val="26"/>
          <w:szCs w:val="26"/>
        </w:rPr>
        <w:tab/>
      </w:r>
      <w:r w:rsidRPr="008B4FA6">
        <w:rPr>
          <w:sz w:val="26"/>
          <w:szCs w:val="26"/>
        </w:rPr>
        <w:tab/>
        <w:t xml:space="preserve">                 </w:t>
      </w:r>
      <w:r>
        <w:rPr>
          <w:sz w:val="26"/>
          <w:szCs w:val="26"/>
        </w:rPr>
        <w:t xml:space="preserve">         </w:t>
      </w:r>
      <w:r w:rsidRPr="008B4FA6">
        <w:rPr>
          <w:sz w:val="26"/>
          <w:szCs w:val="26"/>
        </w:rPr>
        <w:t xml:space="preserve">№ </w:t>
      </w:r>
      <w:r>
        <w:rPr>
          <w:sz w:val="26"/>
          <w:szCs w:val="26"/>
        </w:rPr>
        <w:t>391</w:t>
      </w:r>
    </w:p>
    <w:p w:rsidR="000F31BA" w:rsidRPr="008B4FA6" w:rsidRDefault="000F31BA" w:rsidP="00666A1F">
      <w:pPr>
        <w:rPr>
          <w:sz w:val="26"/>
          <w:szCs w:val="26"/>
        </w:rPr>
      </w:pPr>
      <w:r w:rsidRPr="008B4FA6">
        <w:rPr>
          <w:sz w:val="26"/>
          <w:szCs w:val="26"/>
        </w:rPr>
        <w:t>г. Советский</w:t>
      </w:r>
    </w:p>
    <w:p w:rsidR="000F31BA" w:rsidRPr="008B4FA6" w:rsidRDefault="000F31BA" w:rsidP="00B17139">
      <w:pPr>
        <w:rPr>
          <w:sz w:val="26"/>
          <w:szCs w:val="26"/>
        </w:rPr>
      </w:pPr>
    </w:p>
    <w:p w:rsidR="000F31BA" w:rsidRPr="008B4FA6" w:rsidRDefault="000F31BA" w:rsidP="00B17139">
      <w:pPr>
        <w:rPr>
          <w:sz w:val="26"/>
          <w:szCs w:val="26"/>
        </w:rPr>
      </w:pPr>
    </w:p>
    <w:p w:rsidR="000F31BA" w:rsidRPr="008B4FA6" w:rsidRDefault="000F31BA" w:rsidP="00B17139">
      <w:pPr>
        <w:rPr>
          <w:sz w:val="26"/>
          <w:szCs w:val="26"/>
        </w:rPr>
      </w:pPr>
    </w:p>
    <w:p w:rsidR="000F31BA" w:rsidRPr="008B4FA6" w:rsidRDefault="000F31BA" w:rsidP="00C86936">
      <w:pPr>
        <w:tabs>
          <w:tab w:val="num" w:pos="0"/>
        </w:tabs>
        <w:jc w:val="both"/>
        <w:rPr>
          <w:sz w:val="26"/>
          <w:szCs w:val="26"/>
        </w:rPr>
      </w:pPr>
      <w:bookmarkStart w:id="0" w:name="_Hlk45527310"/>
      <w:r w:rsidRPr="008B4FA6">
        <w:rPr>
          <w:sz w:val="26"/>
          <w:szCs w:val="26"/>
        </w:rPr>
        <w:t xml:space="preserve">О внесении изменений и дополнений в решение </w:t>
      </w:r>
    </w:p>
    <w:p w:rsidR="000F31BA" w:rsidRPr="008B4FA6" w:rsidRDefault="000F31BA" w:rsidP="00C86936">
      <w:pPr>
        <w:tabs>
          <w:tab w:val="num" w:pos="0"/>
        </w:tabs>
        <w:jc w:val="both"/>
        <w:rPr>
          <w:sz w:val="26"/>
          <w:szCs w:val="26"/>
        </w:rPr>
      </w:pPr>
      <w:r w:rsidRPr="008B4FA6">
        <w:rPr>
          <w:sz w:val="26"/>
          <w:szCs w:val="26"/>
        </w:rPr>
        <w:t xml:space="preserve">Думы Советского района от 25.12.2019 № 329 </w:t>
      </w:r>
    </w:p>
    <w:p w:rsidR="000F31BA" w:rsidRPr="008B4FA6" w:rsidRDefault="000F31BA" w:rsidP="00C86936">
      <w:pPr>
        <w:tabs>
          <w:tab w:val="num" w:pos="0"/>
        </w:tabs>
        <w:jc w:val="both"/>
        <w:rPr>
          <w:sz w:val="26"/>
          <w:szCs w:val="26"/>
        </w:rPr>
      </w:pPr>
      <w:r w:rsidRPr="008B4FA6">
        <w:rPr>
          <w:sz w:val="26"/>
          <w:szCs w:val="26"/>
        </w:rPr>
        <w:t xml:space="preserve">«О бюджете Советского района на 2020 год </w:t>
      </w:r>
    </w:p>
    <w:p w:rsidR="000F31BA" w:rsidRPr="008B4FA6" w:rsidRDefault="000F31BA" w:rsidP="00C86936">
      <w:pPr>
        <w:tabs>
          <w:tab w:val="num" w:pos="0"/>
        </w:tabs>
        <w:jc w:val="both"/>
        <w:rPr>
          <w:sz w:val="26"/>
          <w:szCs w:val="26"/>
        </w:rPr>
      </w:pPr>
      <w:r w:rsidRPr="008B4FA6">
        <w:rPr>
          <w:sz w:val="26"/>
          <w:szCs w:val="26"/>
        </w:rPr>
        <w:t>и на плановый период 2021 и 2022 годов»</w:t>
      </w:r>
      <w:bookmarkEnd w:id="0"/>
    </w:p>
    <w:p w:rsidR="000F31BA" w:rsidRPr="008B4FA6" w:rsidRDefault="000F31BA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0F31BA" w:rsidRPr="008B4FA6" w:rsidRDefault="000F31BA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0F31BA" w:rsidRPr="008B4FA6" w:rsidRDefault="000F31BA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0F31BA" w:rsidRPr="008B4FA6" w:rsidRDefault="000F31BA" w:rsidP="008B4FA6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0F31BA" w:rsidRPr="008B4FA6" w:rsidRDefault="000F31BA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0F31BA" w:rsidRPr="008B4FA6" w:rsidRDefault="000F31BA" w:rsidP="008B4FA6">
      <w:pPr>
        <w:tabs>
          <w:tab w:val="num" w:pos="0"/>
        </w:tabs>
        <w:jc w:val="center"/>
        <w:rPr>
          <w:sz w:val="26"/>
          <w:szCs w:val="26"/>
        </w:rPr>
      </w:pPr>
      <w:r w:rsidRPr="008B4FA6">
        <w:rPr>
          <w:sz w:val="26"/>
          <w:szCs w:val="26"/>
        </w:rPr>
        <w:t>Дума Советского района решила:</w:t>
      </w:r>
    </w:p>
    <w:p w:rsidR="000F31BA" w:rsidRPr="008B4FA6" w:rsidRDefault="000F31BA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 Внести в решение Думы Советского района от 25.12.2019 № 329 «О бюджете Советского района на 2020 год и на плановый период 2021 и 2022 годов» следующие изменения и дополнения:</w:t>
      </w: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1.1. в статье 1: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1.1.1. в пункте 1: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в подпункте 1 слова «4 459 999 928 рублей 75 копеек» заменить словами «4 850 565 897 рублей 98 копеек»;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в подпункте 2 слова «4 531 614 292 рубля 99 копеек» заменить словами «4 922 180 262 рубля 22 копейки»;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1.1.2. в пункте 2: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в подпункте 1 слова «4 211 451 885 рублей 00 копеек» заменить словами «4 272 520 585 рублей 00 копеек» и слова «4 332 723 985 рублей 00 копеек» заменить словами «4 457 419 885 рублей 00 копеек»;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в подпункте 2 слова «4 211 451 885 рублей 00 копеек» заменить словами «4 272 520 585 рублей 00 копеек» и слова «4 332 723 985 рублей 00 копеек» заменить словами «4 457 419 885 рублей 00 копеек»;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1.2. в статье 3: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1.2.1. в подпункте 1 пункта 5 слова «39 251 196 рублей 00 копеек» заменить словами «39 351 196 рублей 00 копеек»;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1.2.2. в пункте 6: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в подпункте 1 слова «2 969 612 187 рублей 00 копеек» заменить словами «3 357 669 908 рублей 23 копейки»;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в подпункте 2 слова «2 840 544 900 рублей 00 копеек» заменить словами «2 901 613 600 рублей 00 копеек»;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в подпункте 3 слова «2 914 853 800 рублей 00 копеек» заменить словами «3 039 549 700 рублей 00 копеек»;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1.2.3. в подпункте 1 пункта 7 слова «15 305 537 рублей 00 копеек» заменить словами «3 603 117 рублей 00 копеек»;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1.2.4. в пункте 8: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в подпункте 1 слова «97 117 247 рублей 11 копеек» заменить словами «105 649 983 рубля 33 копейки»;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в подпункте 2 слова «87 724 655 рублей 00 копеек» заменить словами «86 980 255 рублей 00 копеек»;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в подпункте 3 слова «90 535 155 рублей 00 копеек» заменить словами «89 767 955 рублей 00 копеек»;</w:t>
      </w: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 xml:space="preserve">1.3. в статье 5: </w:t>
      </w: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1.3.1. в подпункте 1 пункта 1 слова «377 937 325 рублей 88 копеек» заменить словами «389 343 386 рублей 53 копейки»;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1.3.2. в подпункте 1 пункта 5 слова «216 769 401 рубль 88 копеек» заменить словами «228 175 462 рубля 53 копейки»;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1.4. статью 8 дополнить пунктами 9 и 10 следующего содержания:</w:t>
      </w:r>
    </w:p>
    <w:p w:rsidR="000F31BA" w:rsidRPr="008B4FA6" w:rsidRDefault="000F31BA" w:rsidP="008B4FA6">
      <w:pPr>
        <w:ind w:firstLine="709"/>
        <w:jc w:val="both"/>
        <w:rPr>
          <w:bCs/>
          <w:sz w:val="26"/>
          <w:szCs w:val="26"/>
        </w:rPr>
      </w:pPr>
      <w:r w:rsidRPr="008B4FA6">
        <w:rPr>
          <w:bCs/>
          <w:sz w:val="26"/>
          <w:szCs w:val="26"/>
        </w:rPr>
        <w:t xml:space="preserve">«9. В целях </w:t>
      </w:r>
      <w:r w:rsidRPr="008B4FA6">
        <w:rPr>
          <w:sz w:val="26"/>
          <w:szCs w:val="26"/>
          <w:shd w:val="clear" w:color="auto" w:fill="FFFFFF"/>
        </w:rPr>
        <w:t>развития физической культуры и спорта в Советском районе</w:t>
      </w:r>
      <w:r w:rsidRPr="008B4FA6">
        <w:rPr>
          <w:sz w:val="26"/>
          <w:szCs w:val="26"/>
        </w:rPr>
        <w:t xml:space="preserve"> предоставить </w:t>
      </w:r>
      <w:r w:rsidRPr="008B4FA6">
        <w:rPr>
          <w:bCs/>
          <w:sz w:val="26"/>
          <w:szCs w:val="26"/>
        </w:rPr>
        <w:t>Шаевскому Эросу Николаевичу муниципальную преференцию Советского района в форме освобождения от арендных платежей в период с 19 марта 2020 года по 15 июня 2020 года по договору аренды от 3 декабря 2019 года № 62/19-а в размере 13 676 рублей 93 копейки на 2020 год.</w:t>
      </w:r>
    </w:p>
    <w:p w:rsidR="000F31BA" w:rsidRPr="008B4FA6" w:rsidRDefault="000F31BA" w:rsidP="008B4FA6">
      <w:pPr>
        <w:ind w:firstLine="709"/>
        <w:jc w:val="both"/>
        <w:rPr>
          <w:bCs/>
          <w:sz w:val="26"/>
          <w:szCs w:val="26"/>
        </w:rPr>
      </w:pPr>
      <w:r w:rsidRPr="008B4FA6">
        <w:rPr>
          <w:bCs/>
          <w:sz w:val="26"/>
          <w:szCs w:val="26"/>
        </w:rPr>
        <w:t>Размер настоящей муниципальной преференции Советского района на 2020 год определить как размер арендных платежей в период с 19 марта 2020 года по 15 июня 2020 года по договору аренды от 3 декабря 2019 года № 62/19-а.</w:t>
      </w:r>
    </w:p>
    <w:p w:rsidR="000F31BA" w:rsidRPr="008B4FA6" w:rsidRDefault="000F31BA" w:rsidP="008B4FA6">
      <w:pPr>
        <w:ind w:firstLine="709"/>
        <w:jc w:val="both"/>
        <w:rPr>
          <w:bCs/>
          <w:sz w:val="26"/>
          <w:szCs w:val="26"/>
        </w:rPr>
      </w:pPr>
      <w:r w:rsidRPr="008B4FA6">
        <w:rPr>
          <w:bCs/>
          <w:sz w:val="26"/>
          <w:szCs w:val="26"/>
        </w:rPr>
        <w:t xml:space="preserve">10. В целях </w:t>
      </w:r>
      <w:r w:rsidRPr="008B4FA6">
        <w:rPr>
          <w:sz w:val="26"/>
          <w:szCs w:val="26"/>
        </w:rPr>
        <w:t>развития образования и науки</w:t>
      </w:r>
      <w:r w:rsidRPr="008B4FA6">
        <w:rPr>
          <w:bCs/>
          <w:sz w:val="26"/>
          <w:szCs w:val="26"/>
        </w:rPr>
        <w:t xml:space="preserve"> в Советском районе предоставить автономной некоммерческой организации дополнительного образования «Олимп» муниципальную преференцию Советского района в форме освобождения от арендных платежей в период с 19 марта 2020 года по 15 июня 2020 года по договору аренды от 12 февраля 2020 года № 7/20 в размере 1 753 рубля 00 копеек на 2020 год.</w:t>
      </w:r>
    </w:p>
    <w:p w:rsidR="000F31BA" w:rsidRPr="008B4FA6" w:rsidRDefault="000F31BA" w:rsidP="008B4FA6">
      <w:pPr>
        <w:ind w:firstLine="709"/>
        <w:jc w:val="both"/>
        <w:rPr>
          <w:bCs/>
          <w:sz w:val="26"/>
          <w:szCs w:val="26"/>
        </w:rPr>
      </w:pPr>
      <w:r w:rsidRPr="008B4FA6">
        <w:rPr>
          <w:bCs/>
          <w:sz w:val="26"/>
          <w:szCs w:val="26"/>
        </w:rPr>
        <w:t>Размер настоящей муниципальной преференции Советского района на 2020 год определить как размер арендных платежей в период с 19 марта 2020 года по 15 июня 2020 года по договору аренды от 12 февраля 2020 года № 7/20.»;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B33F3A">
        <w:rPr>
          <w:color w:val="000000"/>
          <w:sz w:val="26"/>
          <w:szCs w:val="26"/>
        </w:rPr>
        <w:t>1.5. приложение</w:t>
      </w:r>
      <w:r w:rsidRPr="008B4FA6">
        <w:rPr>
          <w:sz w:val="26"/>
          <w:szCs w:val="26"/>
        </w:rPr>
        <w:t xml:space="preserve"> 3 «Доходы бюджета Советского района на 2020 год» изложить в новой редакции согласно приложению 1 к настоящему решению;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B33F3A">
        <w:rPr>
          <w:color w:val="000000"/>
          <w:sz w:val="26"/>
          <w:szCs w:val="26"/>
        </w:rPr>
        <w:t>1.6. приложение</w:t>
      </w:r>
      <w:r w:rsidRPr="008B4FA6">
        <w:rPr>
          <w:sz w:val="26"/>
          <w:szCs w:val="26"/>
        </w:rPr>
        <w:t xml:space="preserve"> 4 «Доходы бюджета Советского района на плановый период 2021 и 2022 годов» изложить в новой редакции согласно приложению 2 к настоящему решению;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1.7.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2020 год» изложить в новой редакции согласно приложению 3 к настоящему решению;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1.8. приложение 6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2021 и 2022 годов» изложить в новой редакции согласно приложению 4 к настоящему решению;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1.9.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2020 год» изложить в новой редакции согласно приложению 5 к настоящему решению;</w:t>
      </w:r>
    </w:p>
    <w:p w:rsidR="000F31BA" w:rsidRPr="008B4FA6" w:rsidRDefault="000F31BA" w:rsidP="008B4FA6">
      <w:pPr>
        <w:pStyle w:val="a1"/>
        <w:spacing w:line="240" w:lineRule="auto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1.10. приложение 8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2021 и 2022 годов» изложить в новой редакции согласно приложению 6 к настоящему решению;</w:t>
      </w: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1.11. приложение 9 «Распределение бюджетных ассигнований по разделам и подразделам классификации расходов бюджета Советского района на 2020 год» изложить в новой редакции согласно приложению 7 к настоящему решению;</w:t>
      </w: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1.12. приложение 10 «Распределение бюджетных ассигнований по разделам и подразделам классификации расходов бюджета Советского района на плановый период 2021 и 2022 годов» изложить в новой редакции согласно приложению 8 к настоящему решению;</w:t>
      </w: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1.13. приложение 11 «Ведомственная структура расходов бюджета Советского района на 2020 год» изложить в новой редакции согласно приложению 9 к настоящему решению;</w:t>
      </w: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1.14. приложение 12 «Ведомственная структура расходов бюджета Советского района на плановый период 2021 и 2022 годов» изложить в новой редакции согласно приложению 10 к настоящему решению;</w:t>
      </w: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1.15. приложение 13 «Источники внутреннего финансирования дефицита бюджета Советского района на 2020 год» изложить в новой редакции согласно приложению 11 к настоящему решению;</w:t>
      </w: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1.16. приложение 14 «Источники внутреннего финансирования дефицита бюджета Советского района на плановый период 2021 и 2022 годов» изложить в новой редакции согласно приложению 12 к настоящему решению;</w:t>
      </w: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1.17. приложение 15 «Бюджетные ассигнования на предоставление межбюджетных трансфертов бюджетам поселений, входящих в состав Советского района, на 2020 год» изложить в новой редакции согласно приложению 13 к настоящему решению;</w:t>
      </w: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1.18. приложение 17 «Распределение межбюджетных трансфертов бюджетам поселений, входящих в состав Советского района, на 2020 год» изложить в новой редакции согласно приложению 14 к настоящему решению;</w:t>
      </w: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1.19. приложение 23 «Распределение иных межбюджетных трансфертов бюджетам поселений, входящих в состав Советского района, на 2020 год» изложить в новой редакции согласно приложению 15 к настоящему решению;</w:t>
      </w: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1.20. приложение 29 «Предоставление субсидий юридическим лицам, индивидуальным предпринимателям, физическим лицам из средств бюджета Советского района на 2020 год» изложить в новой редакции согласно приложению 16 к настоящему решению;</w:t>
      </w: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1.21. приложение 30 «Предоставление субсидий юридическим лицам, индивидуальным предпринимателям, физическим лицам из средств бюджета Советского района на плановый период 2021 и 2022 годов» изложить в новой редакции согласно приложению 17 к настоящему решению.</w:t>
      </w: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2. 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0F31BA" w:rsidRPr="008B4FA6" w:rsidRDefault="000F31BA" w:rsidP="008B4FA6">
      <w:pPr>
        <w:ind w:firstLine="709"/>
        <w:jc w:val="both"/>
        <w:rPr>
          <w:sz w:val="26"/>
          <w:szCs w:val="26"/>
        </w:rPr>
      </w:pPr>
      <w:r w:rsidRPr="008B4FA6">
        <w:rPr>
          <w:sz w:val="26"/>
          <w:szCs w:val="26"/>
        </w:rPr>
        <w:t>3. Настоящее решение вступает в силу после его официального опубликования.</w:t>
      </w:r>
    </w:p>
    <w:p w:rsidR="000F31BA" w:rsidRPr="008B4FA6" w:rsidRDefault="000F31BA" w:rsidP="00BA4172">
      <w:pPr>
        <w:ind w:firstLine="567"/>
        <w:jc w:val="both"/>
        <w:rPr>
          <w:sz w:val="26"/>
          <w:szCs w:val="26"/>
        </w:rPr>
      </w:pPr>
    </w:p>
    <w:p w:rsidR="000F31BA" w:rsidRPr="008B4FA6" w:rsidRDefault="000F31BA" w:rsidP="00BA4172">
      <w:pPr>
        <w:ind w:firstLine="567"/>
        <w:jc w:val="both"/>
        <w:rPr>
          <w:sz w:val="26"/>
          <w:szCs w:val="26"/>
        </w:rPr>
      </w:pPr>
    </w:p>
    <w:p w:rsidR="000F31BA" w:rsidRPr="008B4FA6" w:rsidRDefault="000F31BA" w:rsidP="00BA4172">
      <w:pPr>
        <w:ind w:firstLine="567"/>
        <w:jc w:val="both"/>
        <w:rPr>
          <w:sz w:val="26"/>
          <w:szCs w:val="26"/>
        </w:rPr>
      </w:pPr>
    </w:p>
    <w:p w:rsidR="000F31BA" w:rsidRPr="008B4FA6" w:rsidRDefault="000F31BA" w:rsidP="00BA4172">
      <w:pPr>
        <w:ind w:firstLine="567"/>
        <w:jc w:val="both"/>
        <w:rPr>
          <w:sz w:val="26"/>
          <w:szCs w:val="26"/>
        </w:rPr>
      </w:pPr>
    </w:p>
    <w:p w:rsidR="000F31BA" w:rsidRPr="008B4FA6" w:rsidRDefault="000F31BA" w:rsidP="005B2B52">
      <w:pPr>
        <w:rPr>
          <w:sz w:val="26"/>
          <w:szCs w:val="26"/>
        </w:rPr>
      </w:pPr>
      <w:r w:rsidRPr="008B4FA6">
        <w:rPr>
          <w:sz w:val="26"/>
          <w:szCs w:val="26"/>
        </w:rPr>
        <w:t>Председатель</w:t>
      </w:r>
      <w:r>
        <w:rPr>
          <w:sz w:val="26"/>
          <w:szCs w:val="26"/>
        </w:rPr>
        <w:t xml:space="preserve"> </w:t>
      </w:r>
      <w:r w:rsidRPr="008B4FA6">
        <w:rPr>
          <w:sz w:val="26"/>
          <w:szCs w:val="26"/>
        </w:rPr>
        <w:t>Думы Советского района                     Глава Советского района</w:t>
      </w:r>
    </w:p>
    <w:p w:rsidR="000F31BA" w:rsidRPr="008B4FA6" w:rsidRDefault="000F31BA" w:rsidP="005B2B52">
      <w:pPr>
        <w:rPr>
          <w:sz w:val="26"/>
          <w:szCs w:val="26"/>
        </w:rPr>
      </w:pPr>
    </w:p>
    <w:p w:rsidR="000F31BA" w:rsidRPr="008B4FA6" w:rsidRDefault="000F31BA" w:rsidP="001971B0">
      <w:pPr>
        <w:ind w:right="-219"/>
        <w:rPr>
          <w:sz w:val="26"/>
          <w:szCs w:val="26"/>
        </w:rPr>
      </w:pPr>
      <w:r w:rsidRPr="008B4FA6">
        <w:rPr>
          <w:sz w:val="26"/>
          <w:szCs w:val="26"/>
          <w:u w:val="single"/>
        </w:rPr>
        <w:t xml:space="preserve">                         </w:t>
      </w:r>
      <w:r w:rsidRPr="008B4FA6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8B4FA6">
        <w:rPr>
          <w:sz w:val="26"/>
          <w:szCs w:val="26"/>
        </w:rPr>
        <w:t>С.Э.</w:t>
      </w:r>
      <w:r>
        <w:rPr>
          <w:sz w:val="26"/>
          <w:szCs w:val="26"/>
        </w:rPr>
        <w:t xml:space="preserve"> </w:t>
      </w:r>
      <w:r w:rsidRPr="008B4FA6">
        <w:rPr>
          <w:sz w:val="26"/>
          <w:szCs w:val="26"/>
        </w:rPr>
        <w:t>Озорнина</w:t>
      </w:r>
      <w:r>
        <w:rPr>
          <w:sz w:val="26"/>
          <w:szCs w:val="26"/>
        </w:rPr>
        <w:t>)</w:t>
      </w:r>
      <w:r w:rsidRPr="008B4FA6">
        <w:rPr>
          <w:sz w:val="26"/>
          <w:szCs w:val="26"/>
        </w:rPr>
        <w:t xml:space="preserve">                                   </w:t>
      </w:r>
      <w:r w:rsidRPr="008B4FA6">
        <w:rPr>
          <w:sz w:val="26"/>
          <w:szCs w:val="26"/>
          <w:u w:val="single"/>
        </w:rPr>
        <w:t xml:space="preserve">                      </w:t>
      </w:r>
      <w:r>
        <w:rPr>
          <w:sz w:val="26"/>
          <w:szCs w:val="26"/>
          <w:u w:val="single"/>
        </w:rPr>
        <w:t xml:space="preserve">     </w:t>
      </w:r>
      <w:r w:rsidRPr="008B4FA6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8B4FA6">
        <w:rPr>
          <w:sz w:val="26"/>
          <w:szCs w:val="26"/>
        </w:rPr>
        <w:t>И.А.</w:t>
      </w:r>
      <w:r>
        <w:rPr>
          <w:sz w:val="26"/>
          <w:szCs w:val="26"/>
        </w:rPr>
        <w:t xml:space="preserve"> </w:t>
      </w:r>
      <w:r w:rsidRPr="008B4FA6">
        <w:rPr>
          <w:sz w:val="26"/>
          <w:szCs w:val="26"/>
        </w:rPr>
        <w:t>Набатов</w:t>
      </w:r>
      <w:r>
        <w:rPr>
          <w:sz w:val="26"/>
          <w:szCs w:val="26"/>
        </w:rPr>
        <w:t>)</w:t>
      </w:r>
    </w:p>
    <w:p w:rsidR="000F31BA" w:rsidRPr="005B2B52" w:rsidRDefault="000F31BA" w:rsidP="005B2B52">
      <w:pPr>
        <w:rPr>
          <w:sz w:val="24"/>
          <w:szCs w:val="24"/>
        </w:rPr>
      </w:pPr>
    </w:p>
    <w:p w:rsidR="000F31BA" w:rsidRPr="005B2B52" w:rsidRDefault="000F31BA" w:rsidP="005B2B52">
      <w:pPr>
        <w:spacing w:line="240" w:lineRule="atLeast"/>
        <w:jc w:val="both"/>
      </w:pPr>
      <w:r>
        <w:t>Дата принятия решения</w:t>
      </w:r>
      <w:r w:rsidRPr="005B2B52">
        <w:t xml:space="preserve">                                                                          Дата подписания</w:t>
      </w:r>
    </w:p>
    <w:p w:rsidR="000F31BA" w:rsidRPr="005B2B52" w:rsidRDefault="000F31BA">
      <w:pPr>
        <w:spacing w:line="240" w:lineRule="atLeast"/>
        <w:jc w:val="both"/>
      </w:pPr>
      <w:r>
        <w:t>«13» июля 2020 г</w:t>
      </w:r>
      <w:r w:rsidRPr="005B2B52">
        <w:t xml:space="preserve">.                                                                    </w:t>
      </w:r>
      <w:r>
        <w:t xml:space="preserve">                «13» июля 2020 </w:t>
      </w:r>
      <w:r w:rsidRPr="005B2B52">
        <w:t>г.</w:t>
      </w:r>
    </w:p>
    <w:sectPr w:rsidR="000F31BA" w:rsidRPr="005B2B52" w:rsidSect="008B4FA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1BA" w:rsidRDefault="000F31BA">
      <w:r>
        <w:separator/>
      </w:r>
    </w:p>
  </w:endnote>
  <w:endnote w:type="continuationSeparator" w:id="0">
    <w:p w:rsidR="000F31BA" w:rsidRDefault="000F3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1BA" w:rsidRDefault="000F31BA">
      <w:r>
        <w:separator/>
      </w:r>
    </w:p>
  </w:footnote>
  <w:footnote w:type="continuationSeparator" w:id="0">
    <w:p w:rsidR="000F31BA" w:rsidRDefault="000F31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cs="Times New Roman"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  <w:rPr>
        <w:rFonts w:cs="Times New Roman"/>
      </w:r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556A"/>
    <w:rsid w:val="000458A6"/>
    <w:rsid w:val="00047BC9"/>
    <w:rsid w:val="000527D3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AB2"/>
    <w:rsid w:val="00070A14"/>
    <w:rsid w:val="00071287"/>
    <w:rsid w:val="0007140D"/>
    <w:rsid w:val="000739BC"/>
    <w:rsid w:val="000744FD"/>
    <w:rsid w:val="00074621"/>
    <w:rsid w:val="00075947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08E1"/>
    <w:rsid w:val="00092438"/>
    <w:rsid w:val="00092903"/>
    <w:rsid w:val="00093322"/>
    <w:rsid w:val="00093CA3"/>
    <w:rsid w:val="00093D26"/>
    <w:rsid w:val="00096216"/>
    <w:rsid w:val="000978F8"/>
    <w:rsid w:val="000A152A"/>
    <w:rsid w:val="000A2FD1"/>
    <w:rsid w:val="000A3D70"/>
    <w:rsid w:val="000A5538"/>
    <w:rsid w:val="000A578F"/>
    <w:rsid w:val="000A5CB5"/>
    <w:rsid w:val="000A6125"/>
    <w:rsid w:val="000A646F"/>
    <w:rsid w:val="000A7ABD"/>
    <w:rsid w:val="000B0273"/>
    <w:rsid w:val="000B1C34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38F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0BE"/>
    <w:rsid w:val="000F1508"/>
    <w:rsid w:val="000F1511"/>
    <w:rsid w:val="000F31BA"/>
    <w:rsid w:val="000F4B72"/>
    <w:rsid w:val="000F539F"/>
    <w:rsid w:val="000F5C83"/>
    <w:rsid w:val="000F5F41"/>
    <w:rsid w:val="000F7534"/>
    <w:rsid w:val="001006D1"/>
    <w:rsid w:val="0010206B"/>
    <w:rsid w:val="0010272B"/>
    <w:rsid w:val="0010272D"/>
    <w:rsid w:val="00103C31"/>
    <w:rsid w:val="00103DE8"/>
    <w:rsid w:val="00105754"/>
    <w:rsid w:val="00105B40"/>
    <w:rsid w:val="00106B2B"/>
    <w:rsid w:val="00110EAC"/>
    <w:rsid w:val="001110C8"/>
    <w:rsid w:val="00111355"/>
    <w:rsid w:val="00111BAD"/>
    <w:rsid w:val="00112D77"/>
    <w:rsid w:val="00112F7B"/>
    <w:rsid w:val="0011329B"/>
    <w:rsid w:val="00113F69"/>
    <w:rsid w:val="00114C44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39D8"/>
    <w:rsid w:val="0012418D"/>
    <w:rsid w:val="0012539C"/>
    <w:rsid w:val="00125AC4"/>
    <w:rsid w:val="00125D5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56861"/>
    <w:rsid w:val="00160F10"/>
    <w:rsid w:val="001624CF"/>
    <w:rsid w:val="001624D3"/>
    <w:rsid w:val="001627BD"/>
    <w:rsid w:val="0016608C"/>
    <w:rsid w:val="00166C49"/>
    <w:rsid w:val="00172491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966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7667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1D49"/>
    <w:rsid w:val="0020256F"/>
    <w:rsid w:val="00202700"/>
    <w:rsid w:val="002028CC"/>
    <w:rsid w:val="00203175"/>
    <w:rsid w:val="00203433"/>
    <w:rsid w:val="00204A3E"/>
    <w:rsid w:val="0020674A"/>
    <w:rsid w:val="002067AE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178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38D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4287"/>
    <w:rsid w:val="00265A05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149A"/>
    <w:rsid w:val="002819B8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15C1"/>
    <w:rsid w:val="002B2CAA"/>
    <w:rsid w:val="002B39DE"/>
    <w:rsid w:val="002B5E16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1953"/>
    <w:rsid w:val="002E3180"/>
    <w:rsid w:val="002E688C"/>
    <w:rsid w:val="002F2583"/>
    <w:rsid w:val="002F30E0"/>
    <w:rsid w:val="002F500B"/>
    <w:rsid w:val="002F5751"/>
    <w:rsid w:val="003006D4"/>
    <w:rsid w:val="00300EA6"/>
    <w:rsid w:val="003018D6"/>
    <w:rsid w:val="00303456"/>
    <w:rsid w:val="00303AFE"/>
    <w:rsid w:val="0030575F"/>
    <w:rsid w:val="003070D3"/>
    <w:rsid w:val="00311178"/>
    <w:rsid w:val="00311AA3"/>
    <w:rsid w:val="00313361"/>
    <w:rsid w:val="00316CFD"/>
    <w:rsid w:val="00317026"/>
    <w:rsid w:val="00317B94"/>
    <w:rsid w:val="00317D1D"/>
    <w:rsid w:val="003218AE"/>
    <w:rsid w:val="003222E7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3DD"/>
    <w:rsid w:val="003617F9"/>
    <w:rsid w:val="003624C2"/>
    <w:rsid w:val="00363D61"/>
    <w:rsid w:val="00365A06"/>
    <w:rsid w:val="00366E42"/>
    <w:rsid w:val="00371B40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5693"/>
    <w:rsid w:val="00386416"/>
    <w:rsid w:val="003868F1"/>
    <w:rsid w:val="00386E01"/>
    <w:rsid w:val="00387AAC"/>
    <w:rsid w:val="00387CB7"/>
    <w:rsid w:val="00390251"/>
    <w:rsid w:val="00392B92"/>
    <w:rsid w:val="00392C2F"/>
    <w:rsid w:val="00393323"/>
    <w:rsid w:val="00393FA0"/>
    <w:rsid w:val="0039487E"/>
    <w:rsid w:val="00396337"/>
    <w:rsid w:val="00396F3C"/>
    <w:rsid w:val="003975A1"/>
    <w:rsid w:val="00397A1E"/>
    <w:rsid w:val="00397B4D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13A"/>
    <w:rsid w:val="003C4703"/>
    <w:rsid w:val="003C4F91"/>
    <w:rsid w:val="003C542B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490"/>
    <w:rsid w:val="003F0E11"/>
    <w:rsid w:val="003F3092"/>
    <w:rsid w:val="003F33A1"/>
    <w:rsid w:val="003F4DE3"/>
    <w:rsid w:val="003F56E7"/>
    <w:rsid w:val="003F64E9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0CA9"/>
    <w:rsid w:val="00421C19"/>
    <w:rsid w:val="004225BC"/>
    <w:rsid w:val="004243C3"/>
    <w:rsid w:val="00424A26"/>
    <w:rsid w:val="00424C19"/>
    <w:rsid w:val="004252DC"/>
    <w:rsid w:val="00425D5D"/>
    <w:rsid w:val="00426B2B"/>
    <w:rsid w:val="00426E8A"/>
    <w:rsid w:val="0042764A"/>
    <w:rsid w:val="0043099C"/>
    <w:rsid w:val="00430CAE"/>
    <w:rsid w:val="00431936"/>
    <w:rsid w:val="004337EC"/>
    <w:rsid w:val="00435542"/>
    <w:rsid w:val="00435D4A"/>
    <w:rsid w:val="00436D4F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33A"/>
    <w:rsid w:val="00451A8E"/>
    <w:rsid w:val="004525EC"/>
    <w:rsid w:val="00453DAE"/>
    <w:rsid w:val="00454656"/>
    <w:rsid w:val="00454E9F"/>
    <w:rsid w:val="00455C2F"/>
    <w:rsid w:val="00456AA3"/>
    <w:rsid w:val="00456AE9"/>
    <w:rsid w:val="00457389"/>
    <w:rsid w:val="00460790"/>
    <w:rsid w:val="004608C8"/>
    <w:rsid w:val="00462ED1"/>
    <w:rsid w:val="00463AE8"/>
    <w:rsid w:val="0046602A"/>
    <w:rsid w:val="0046796C"/>
    <w:rsid w:val="00467A6E"/>
    <w:rsid w:val="00467EF4"/>
    <w:rsid w:val="00470400"/>
    <w:rsid w:val="0047085C"/>
    <w:rsid w:val="00472474"/>
    <w:rsid w:val="0047289A"/>
    <w:rsid w:val="00473BCE"/>
    <w:rsid w:val="004758A6"/>
    <w:rsid w:val="00475990"/>
    <w:rsid w:val="00475DE3"/>
    <w:rsid w:val="00480C44"/>
    <w:rsid w:val="00481E1F"/>
    <w:rsid w:val="00481FC6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2CD"/>
    <w:rsid w:val="004A3E7A"/>
    <w:rsid w:val="004A5D96"/>
    <w:rsid w:val="004A628C"/>
    <w:rsid w:val="004B0541"/>
    <w:rsid w:val="004B0E73"/>
    <w:rsid w:val="004B1647"/>
    <w:rsid w:val="004B2116"/>
    <w:rsid w:val="004B2703"/>
    <w:rsid w:val="004B4422"/>
    <w:rsid w:val="004B54D5"/>
    <w:rsid w:val="004B56B7"/>
    <w:rsid w:val="004B5728"/>
    <w:rsid w:val="004B6F1E"/>
    <w:rsid w:val="004C1615"/>
    <w:rsid w:val="004C2273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E7E2A"/>
    <w:rsid w:val="004F08AD"/>
    <w:rsid w:val="004F0B27"/>
    <w:rsid w:val="004F13EF"/>
    <w:rsid w:val="004F19D5"/>
    <w:rsid w:val="004F24B6"/>
    <w:rsid w:val="004F350E"/>
    <w:rsid w:val="004F35D3"/>
    <w:rsid w:val="004F4F24"/>
    <w:rsid w:val="004F693A"/>
    <w:rsid w:val="004F6D9B"/>
    <w:rsid w:val="004F7026"/>
    <w:rsid w:val="005004E5"/>
    <w:rsid w:val="005012B2"/>
    <w:rsid w:val="00501EB7"/>
    <w:rsid w:val="00501F4B"/>
    <w:rsid w:val="00501FD8"/>
    <w:rsid w:val="005064A3"/>
    <w:rsid w:val="00506C2A"/>
    <w:rsid w:val="00507708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C98"/>
    <w:rsid w:val="005230F9"/>
    <w:rsid w:val="00524EAD"/>
    <w:rsid w:val="00525A31"/>
    <w:rsid w:val="00525E02"/>
    <w:rsid w:val="00525E90"/>
    <w:rsid w:val="005261CA"/>
    <w:rsid w:val="00526408"/>
    <w:rsid w:val="00526FB2"/>
    <w:rsid w:val="00527D56"/>
    <w:rsid w:val="0053661C"/>
    <w:rsid w:val="00536A83"/>
    <w:rsid w:val="00537927"/>
    <w:rsid w:val="00537EBA"/>
    <w:rsid w:val="005408DE"/>
    <w:rsid w:val="00540A66"/>
    <w:rsid w:val="005416CB"/>
    <w:rsid w:val="00541BAC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92F"/>
    <w:rsid w:val="00563DDB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905"/>
    <w:rsid w:val="005A0FB3"/>
    <w:rsid w:val="005A1BA0"/>
    <w:rsid w:val="005A24BB"/>
    <w:rsid w:val="005A6C74"/>
    <w:rsid w:val="005A7FA6"/>
    <w:rsid w:val="005B0407"/>
    <w:rsid w:val="005B0C60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521"/>
    <w:rsid w:val="005E793B"/>
    <w:rsid w:val="005F0271"/>
    <w:rsid w:val="005F2041"/>
    <w:rsid w:val="005F217C"/>
    <w:rsid w:val="005F2572"/>
    <w:rsid w:val="005F29A7"/>
    <w:rsid w:val="005F32AB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4EA3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721"/>
    <w:rsid w:val="00637845"/>
    <w:rsid w:val="006378E1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3B53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6DB4"/>
    <w:rsid w:val="006973F3"/>
    <w:rsid w:val="00697CB1"/>
    <w:rsid w:val="00697F38"/>
    <w:rsid w:val="006A0773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687"/>
    <w:rsid w:val="006B089E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5FEB"/>
    <w:rsid w:val="006C6BC7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42C8"/>
    <w:rsid w:val="00724FA1"/>
    <w:rsid w:val="007250A0"/>
    <w:rsid w:val="00725595"/>
    <w:rsid w:val="00725807"/>
    <w:rsid w:val="00725E08"/>
    <w:rsid w:val="00725F75"/>
    <w:rsid w:val="00730D4A"/>
    <w:rsid w:val="00732197"/>
    <w:rsid w:val="0073365E"/>
    <w:rsid w:val="007358C9"/>
    <w:rsid w:val="007364B9"/>
    <w:rsid w:val="007364E5"/>
    <w:rsid w:val="00736C25"/>
    <w:rsid w:val="00736DB5"/>
    <w:rsid w:val="007422E2"/>
    <w:rsid w:val="0074287A"/>
    <w:rsid w:val="00743A4F"/>
    <w:rsid w:val="00743E94"/>
    <w:rsid w:val="007441C5"/>
    <w:rsid w:val="00744803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94DA3"/>
    <w:rsid w:val="007A0E0B"/>
    <w:rsid w:val="007A0FEF"/>
    <w:rsid w:val="007A234B"/>
    <w:rsid w:val="007A37CE"/>
    <w:rsid w:val="007A42C2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D6AA3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2614"/>
    <w:rsid w:val="00813E20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30A"/>
    <w:rsid w:val="00830B43"/>
    <w:rsid w:val="00830FC0"/>
    <w:rsid w:val="00831651"/>
    <w:rsid w:val="00831A9B"/>
    <w:rsid w:val="00834B34"/>
    <w:rsid w:val="008350F4"/>
    <w:rsid w:val="00835665"/>
    <w:rsid w:val="008358AD"/>
    <w:rsid w:val="00835C40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A52"/>
    <w:rsid w:val="00870504"/>
    <w:rsid w:val="00872529"/>
    <w:rsid w:val="00874C8B"/>
    <w:rsid w:val="00875843"/>
    <w:rsid w:val="00876301"/>
    <w:rsid w:val="00876A57"/>
    <w:rsid w:val="0087708B"/>
    <w:rsid w:val="00877F06"/>
    <w:rsid w:val="008808AB"/>
    <w:rsid w:val="0088290E"/>
    <w:rsid w:val="008868F4"/>
    <w:rsid w:val="00887804"/>
    <w:rsid w:val="00890622"/>
    <w:rsid w:val="008927C8"/>
    <w:rsid w:val="008936C5"/>
    <w:rsid w:val="008938F0"/>
    <w:rsid w:val="00893EE6"/>
    <w:rsid w:val="0089701B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4FA6"/>
    <w:rsid w:val="008B53CC"/>
    <w:rsid w:val="008B5A14"/>
    <w:rsid w:val="008B654D"/>
    <w:rsid w:val="008B742A"/>
    <w:rsid w:val="008B7CD0"/>
    <w:rsid w:val="008B7D49"/>
    <w:rsid w:val="008C0BE4"/>
    <w:rsid w:val="008C19E0"/>
    <w:rsid w:val="008C25D4"/>
    <w:rsid w:val="008C26BE"/>
    <w:rsid w:val="008C5164"/>
    <w:rsid w:val="008C612D"/>
    <w:rsid w:val="008C6351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49B4"/>
    <w:rsid w:val="008E6017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505"/>
    <w:rsid w:val="00916CA1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682"/>
    <w:rsid w:val="00940765"/>
    <w:rsid w:val="00940F16"/>
    <w:rsid w:val="00941387"/>
    <w:rsid w:val="009432A6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BB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728"/>
    <w:rsid w:val="00980BEC"/>
    <w:rsid w:val="00981DD3"/>
    <w:rsid w:val="00983C54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B6FE9"/>
    <w:rsid w:val="009C050B"/>
    <w:rsid w:val="009C07EC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9A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5AC3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4DA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349"/>
    <w:rsid w:val="00A3544D"/>
    <w:rsid w:val="00A37A37"/>
    <w:rsid w:val="00A4013C"/>
    <w:rsid w:val="00A40B81"/>
    <w:rsid w:val="00A41005"/>
    <w:rsid w:val="00A422F8"/>
    <w:rsid w:val="00A46713"/>
    <w:rsid w:val="00A47FD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3F5"/>
    <w:rsid w:val="00A654E6"/>
    <w:rsid w:val="00A65C90"/>
    <w:rsid w:val="00A67F7F"/>
    <w:rsid w:val="00A703F9"/>
    <w:rsid w:val="00A70579"/>
    <w:rsid w:val="00A72CBD"/>
    <w:rsid w:val="00A73D41"/>
    <w:rsid w:val="00A7400B"/>
    <w:rsid w:val="00A75EC5"/>
    <w:rsid w:val="00A76C75"/>
    <w:rsid w:val="00A83DAC"/>
    <w:rsid w:val="00A84386"/>
    <w:rsid w:val="00A843EB"/>
    <w:rsid w:val="00A8465F"/>
    <w:rsid w:val="00A85C93"/>
    <w:rsid w:val="00A85F3A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0879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4097"/>
    <w:rsid w:val="00AE49FE"/>
    <w:rsid w:val="00AE5AFA"/>
    <w:rsid w:val="00AE6B49"/>
    <w:rsid w:val="00AF062E"/>
    <w:rsid w:val="00AF1042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BBC"/>
    <w:rsid w:val="00B01FCF"/>
    <w:rsid w:val="00B0566E"/>
    <w:rsid w:val="00B07494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0B8C"/>
    <w:rsid w:val="00B217E6"/>
    <w:rsid w:val="00B2291F"/>
    <w:rsid w:val="00B23FF5"/>
    <w:rsid w:val="00B24348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962"/>
    <w:rsid w:val="00B33F3A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47705"/>
    <w:rsid w:val="00B50020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BF4"/>
    <w:rsid w:val="00B96FA4"/>
    <w:rsid w:val="00B97070"/>
    <w:rsid w:val="00B97B36"/>
    <w:rsid w:val="00BA1363"/>
    <w:rsid w:val="00BA1EA6"/>
    <w:rsid w:val="00BA2580"/>
    <w:rsid w:val="00BA388C"/>
    <w:rsid w:val="00BA3A42"/>
    <w:rsid w:val="00BA3A68"/>
    <w:rsid w:val="00BA4172"/>
    <w:rsid w:val="00BA5156"/>
    <w:rsid w:val="00BA5A53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BF56F2"/>
    <w:rsid w:val="00BF6BBC"/>
    <w:rsid w:val="00C00276"/>
    <w:rsid w:val="00C00364"/>
    <w:rsid w:val="00C0065C"/>
    <w:rsid w:val="00C050C5"/>
    <w:rsid w:val="00C05570"/>
    <w:rsid w:val="00C05800"/>
    <w:rsid w:val="00C07243"/>
    <w:rsid w:val="00C07410"/>
    <w:rsid w:val="00C10496"/>
    <w:rsid w:val="00C10772"/>
    <w:rsid w:val="00C11F32"/>
    <w:rsid w:val="00C12CFF"/>
    <w:rsid w:val="00C165DB"/>
    <w:rsid w:val="00C16906"/>
    <w:rsid w:val="00C17193"/>
    <w:rsid w:val="00C17500"/>
    <w:rsid w:val="00C17750"/>
    <w:rsid w:val="00C17F4C"/>
    <w:rsid w:val="00C2235F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1F46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28C2"/>
    <w:rsid w:val="00C43168"/>
    <w:rsid w:val="00C44E96"/>
    <w:rsid w:val="00C465DE"/>
    <w:rsid w:val="00C5124B"/>
    <w:rsid w:val="00C514CD"/>
    <w:rsid w:val="00C51D83"/>
    <w:rsid w:val="00C52B69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09"/>
    <w:rsid w:val="00C82C29"/>
    <w:rsid w:val="00C8445E"/>
    <w:rsid w:val="00C8600C"/>
    <w:rsid w:val="00C86936"/>
    <w:rsid w:val="00C873E4"/>
    <w:rsid w:val="00C87EFE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0F0"/>
    <w:rsid w:val="00CF4623"/>
    <w:rsid w:val="00CF47E0"/>
    <w:rsid w:val="00CF49B0"/>
    <w:rsid w:val="00CF553A"/>
    <w:rsid w:val="00CF553D"/>
    <w:rsid w:val="00CF6339"/>
    <w:rsid w:val="00CF6629"/>
    <w:rsid w:val="00CF6B28"/>
    <w:rsid w:val="00CF6F39"/>
    <w:rsid w:val="00CF798A"/>
    <w:rsid w:val="00D01519"/>
    <w:rsid w:val="00D01881"/>
    <w:rsid w:val="00D01E14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5FB"/>
    <w:rsid w:val="00D11F6D"/>
    <w:rsid w:val="00D127F6"/>
    <w:rsid w:val="00D12FCE"/>
    <w:rsid w:val="00D13210"/>
    <w:rsid w:val="00D14F79"/>
    <w:rsid w:val="00D159F1"/>
    <w:rsid w:val="00D1654F"/>
    <w:rsid w:val="00D169EF"/>
    <w:rsid w:val="00D20708"/>
    <w:rsid w:val="00D20EA6"/>
    <w:rsid w:val="00D210E8"/>
    <w:rsid w:val="00D21893"/>
    <w:rsid w:val="00D21DC6"/>
    <w:rsid w:val="00D23287"/>
    <w:rsid w:val="00D23F3F"/>
    <w:rsid w:val="00D247F7"/>
    <w:rsid w:val="00D26174"/>
    <w:rsid w:val="00D26505"/>
    <w:rsid w:val="00D26902"/>
    <w:rsid w:val="00D26D25"/>
    <w:rsid w:val="00D27538"/>
    <w:rsid w:val="00D275D0"/>
    <w:rsid w:val="00D31143"/>
    <w:rsid w:val="00D34546"/>
    <w:rsid w:val="00D34A76"/>
    <w:rsid w:val="00D34F0D"/>
    <w:rsid w:val="00D4092E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67553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4E42"/>
    <w:rsid w:val="00D85002"/>
    <w:rsid w:val="00D854E2"/>
    <w:rsid w:val="00D85946"/>
    <w:rsid w:val="00D860AA"/>
    <w:rsid w:val="00D8780C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6B3"/>
    <w:rsid w:val="00DD6EA1"/>
    <w:rsid w:val="00DE0908"/>
    <w:rsid w:val="00DE34D8"/>
    <w:rsid w:val="00DE35A6"/>
    <w:rsid w:val="00DE6352"/>
    <w:rsid w:val="00DF0499"/>
    <w:rsid w:val="00DF10E3"/>
    <w:rsid w:val="00DF2959"/>
    <w:rsid w:val="00DF2F5A"/>
    <w:rsid w:val="00DF53B7"/>
    <w:rsid w:val="00DF5CF9"/>
    <w:rsid w:val="00DF689A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5F2"/>
    <w:rsid w:val="00E15659"/>
    <w:rsid w:val="00E15AFA"/>
    <w:rsid w:val="00E16759"/>
    <w:rsid w:val="00E16CFD"/>
    <w:rsid w:val="00E216BA"/>
    <w:rsid w:val="00E216FE"/>
    <w:rsid w:val="00E22E47"/>
    <w:rsid w:val="00E2306E"/>
    <w:rsid w:val="00E237FE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608C"/>
    <w:rsid w:val="00E56345"/>
    <w:rsid w:val="00E603CE"/>
    <w:rsid w:val="00E646F1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3253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5561"/>
    <w:rsid w:val="00EB6650"/>
    <w:rsid w:val="00EB674E"/>
    <w:rsid w:val="00EB72E0"/>
    <w:rsid w:val="00EC1E25"/>
    <w:rsid w:val="00EC3002"/>
    <w:rsid w:val="00EC3326"/>
    <w:rsid w:val="00EC4387"/>
    <w:rsid w:val="00EC5215"/>
    <w:rsid w:val="00EC613D"/>
    <w:rsid w:val="00EC642A"/>
    <w:rsid w:val="00EC7C55"/>
    <w:rsid w:val="00ED3132"/>
    <w:rsid w:val="00ED4012"/>
    <w:rsid w:val="00ED459C"/>
    <w:rsid w:val="00ED47FB"/>
    <w:rsid w:val="00ED607F"/>
    <w:rsid w:val="00ED6AE7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F01DD8"/>
    <w:rsid w:val="00F025DC"/>
    <w:rsid w:val="00F034C7"/>
    <w:rsid w:val="00F050BD"/>
    <w:rsid w:val="00F05710"/>
    <w:rsid w:val="00F06041"/>
    <w:rsid w:val="00F06FDC"/>
    <w:rsid w:val="00F104C5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047B"/>
    <w:rsid w:val="00F425D2"/>
    <w:rsid w:val="00F435F8"/>
    <w:rsid w:val="00F43A36"/>
    <w:rsid w:val="00F44459"/>
    <w:rsid w:val="00F44E23"/>
    <w:rsid w:val="00F451BD"/>
    <w:rsid w:val="00F4615B"/>
    <w:rsid w:val="00F469B3"/>
    <w:rsid w:val="00F507CC"/>
    <w:rsid w:val="00F51AED"/>
    <w:rsid w:val="00F53C60"/>
    <w:rsid w:val="00F5521A"/>
    <w:rsid w:val="00F5713E"/>
    <w:rsid w:val="00F619BB"/>
    <w:rsid w:val="00F64B36"/>
    <w:rsid w:val="00F66702"/>
    <w:rsid w:val="00F67A62"/>
    <w:rsid w:val="00F71003"/>
    <w:rsid w:val="00F71132"/>
    <w:rsid w:val="00F7294B"/>
    <w:rsid w:val="00F729F4"/>
    <w:rsid w:val="00F7494D"/>
    <w:rsid w:val="00F756FD"/>
    <w:rsid w:val="00F758EB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A6BEE"/>
    <w:rsid w:val="00FB1496"/>
    <w:rsid w:val="00FB1EC8"/>
    <w:rsid w:val="00FB280E"/>
    <w:rsid w:val="00FB3130"/>
    <w:rsid w:val="00FB420C"/>
    <w:rsid w:val="00FB4CFE"/>
    <w:rsid w:val="00FB5E17"/>
    <w:rsid w:val="00FB78CE"/>
    <w:rsid w:val="00FC15BA"/>
    <w:rsid w:val="00FC1B82"/>
    <w:rsid w:val="00FC2479"/>
    <w:rsid w:val="00FC60BB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80A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A1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29A5"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29A5"/>
    <w:rPr>
      <w:rFonts w:ascii="Cambria" w:hAnsi="Cambria"/>
      <w:b/>
      <w:i/>
      <w:sz w:val="28"/>
    </w:rPr>
  </w:style>
  <w:style w:type="paragraph" w:styleId="Title">
    <w:name w:val="Title"/>
    <w:basedOn w:val="Normal"/>
    <w:link w:val="TitleChar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F29A5"/>
    <w:rPr>
      <w:rFonts w:ascii="Cambria" w:hAnsi="Cambria"/>
      <w:b/>
      <w:kern w:val="28"/>
      <w:sz w:val="32"/>
    </w:rPr>
  </w:style>
  <w:style w:type="paragraph" w:styleId="BodyText">
    <w:name w:val="Body Text"/>
    <w:basedOn w:val="Normal"/>
    <w:link w:val="BodyTextChar"/>
    <w:uiPriority w:val="99"/>
    <w:rsid w:val="00666A1F"/>
    <w:pPr>
      <w:spacing w:after="220" w:line="180" w:lineRule="atLeast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29A5"/>
    <w:rPr>
      <w:sz w:val="20"/>
    </w:rPr>
  </w:style>
  <w:style w:type="paragraph" w:styleId="BodyTextIndent">
    <w:name w:val="Body Text Indent"/>
    <w:basedOn w:val="Normal"/>
    <w:link w:val="BodyTextIndentChar"/>
    <w:uiPriority w:val="99"/>
    <w:rsid w:val="00666A1F"/>
    <w:pPr>
      <w:spacing w:line="360" w:lineRule="auto"/>
      <w:ind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F29A5"/>
    <w:rPr>
      <w:sz w:val="20"/>
    </w:rPr>
  </w:style>
  <w:style w:type="paragraph" w:styleId="BodyText3">
    <w:name w:val="Body Text 3"/>
    <w:basedOn w:val="Normal"/>
    <w:link w:val="BodyText3Char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F29A5"/>
    <w:rPr>
      <w:sz w:val="16"/>
    </w:rPr>
  </w:style>
  <w:style w:type="character" w:styleId="Strong">
    <w:name w:val="Strong"/>
    <w:basedOn w:val="DefaultParagraphFont"/>
    <w:uiPriority w:val="99"/>
    <w:qFormat/>
    <w:rsid w:val="00666A1F"/>
    <w:rPr>
      <w:rFonts w:cs="Times New Roman"/>
      <w:b/>
    </w:rPr>
  </w:style>
  <w:style w:type="paragraph" w:styleId="NormalWeb">
    <w:name w:val="Normal (Web)"/>
    <w:basedOn w:val="Normal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666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F29A5"/>
    <w:rPr>
      <w:sz w:val="20"/>
    </w:rPr>
  </w:style>
  <w:style w:type="paragraph" w:styleId="Footer">
    <w:name w:val="footer"/>
    <w:basedOn w:val="Normal"/>
    <w:link w:val="FooterChar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29A5"/>
    <w:rPr>
      <w:sz w:val="20"/>
    </w:rPr>
  </w:style>
  <w:style w:type="character" w:styleId="PageNumber">
    <w:name w:val="page number"/>
    <w:basedOn w:val="DefaultParagraphFont"/>
    <w:uiPriority w:val="99"/>
    <w:rsid w:val="00666A1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29A5"/>
    <w:rPr>
      <w:sz w:val="20"/>
    </w:rPr>
  </w:style>
  <w:style w:type="character" w:styleId="LineNumber">
    <w:name w:val="line number"/>
    <w:basedOn w:val="DefaultParagraphFont"/>
    <w:uiPriority w:val="99"/>
    <w:rsid w:val="00844D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5CB5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29A5"/>
    <w:rPr>
      <w:sz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17139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212F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29A5"/>
    <w:rPr>
      <w:sz w:val="20"/>
    </w:rPr>
  </w:style>
  <w:style w:type="paragraph" w:customStyle="1" w:styleId="a">
    <w:name w:val="Комментарий"/>
    <w:basedOn w:val="Normal"/>
    <w:next w:val="Normal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Статья"/>
    <w:basedOn w:val="Normal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1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2">
    <w:name w:val="Всегда"/>
    <w:basedOn w:val="Normal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47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4236</TotalTime>
  <Pages>4</Pages>
  <Words>1286</Words>
  <Characters>7334</Characters>
  <Application>Microsoft Office Outlook</Application>
  <DocSecurity>0</DocSecurity>
  <Lines>0</Lines>
  <Paragraphs>0</Paragraphs>
  <ScaleCrop>false</ScaleCrop>
  <Company>Администрация Советский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FuckYouBill</cp:lastModifiedBy>
  <cp:revision>514</cp:revision>
  <cp:lastPrinted>2017-06-14T04:18:00Z</cp:lastPrinted>
  <dcterms:created xsi:type="dcterms:W3CDTF">2017-06-13T06:43:00Z</dcterms:created>
  <dcterms:modified xsi:type="dcterms:W3CDTF">2020-07-20T09:11:00Z</dcterms:modified>
</cp:coreProperties>
</file>